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CD0" w:rsidRPr="002A4BAB" w:rsidRDefault="00F37CD0" w:rsidP="00A337AA">
      <w:pPr>
        <w:spacing w:line="216" w:lineRule="auto"/>
        <w:ind w:firstLine="4253"/>
      </w:pPr>
      <w:bookmarkStart w:id="0" w:name="_GoBack"/>
      <w:bookmarkEnd w:id="0"/>
      <w:r w:rsidRPr="002A4BAB">
        <w:t>Приложение № 8</w:t>
      </w:r>
    </w:p>
    <w:p w:rsidR="00F37CD0" w:rsidRPr="002A4BAB" w:rsidRDefault="00F37CD0" w:rsidP="00A337AA">
      <w:pPr>
        <w:spacing w:line="216" w:lineRule="auto"/>
        <w:ind w:left="4251"/>
        <w:jc w:val="both"/>
        <w:rPr>
          <w:bCs/>
        </w:rPr>
      </w:pPr>
      <w:r w:rsidRPr="002A4BAB">
        <w:t xml:space="preserve">к Административному регламенту предоставления комитетом </w:t>
      </w:r>
      <w:r w:rsidRPr="002A4BAB">
        <w:rPr>
          <w:bCs/>
        </w:rPr>
        <w:t>социального обеспечения, материнства и детства 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F37CD0" w:rsidRPr="002A4BAB" w:rsidRDefault="00F37CD0" w:rsidP="00A337AA">
      <w:pPr>
        <w:spacing w:line="216" w:lineRule="auto"/>
        <w:ind w:left="4251" w:firstLine="709"/>
        <w:rPr>
          <w:bCs/>
        </w:rPr>
      </w:pPr>
    </w:p>
    <w:p w:rsidR="00F37CD0" w:rsidRPr="002A4BAB" w:rsidRDefault="00F37CD0" w:rsidP="00A337AA">
      <w:pPr>
        <w:pStyle w:val="ConsPlusNonformat"/>
        <w:ind w:firstLine="709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2A4BAB">
        <w:rPr>
          <w:rFonts w:ascii="Times New Roman" w:eastAsia="SimSun" w:hAnsi="Times New Roman" w:cs="Mangal"/>
          <w:sz w:val="24"/>
          <w:szCs w:val="24"/>
          <w:lang w:eastAsia="hi-IN" w:bidi="hi-IN"/>
        </w:rPr>
        <w:t xml:space="preserve">ОКУСОКО «Областной медико-социальный реабилитационный центр им. преп. Феодосия Печерского»  </w:t>
      </w:r>
    </w:p>
    <w:p w:rsidR="00F37CD0" w:rsidRPr="002A4BAB" w:rsidRDefault="00F37CD0" w:rsidP="00A337AA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37CD0" w:rsidRPr="002A4BAB" w:rsidRDefault="00F37CD0" w:rsidP="00A337AA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4BAB">
        <w:rPr>
          <w:rFonts w:ascii="Times New Roman" w:hAnsi="Times New Roman" w:cs="Times New Roman"/>
          <w:sz w:val="24"/>
          <w:szCs w:val="24"/>
        </w:rPr>
        <w:t>РЕШЕНИЕ</w:t>
      </w:r>
    </w:p>
    <w:p w:rsidR="00F37CD0" w:rsidRPr="002A4BAB" w:rsidRDefault="00F37CD0" w:rsidP="00A337AA">
      <w:pPr>
        <w:ind w:firstLine="709"/>
        <w:jc w:val="center"/>
      </w:pPr>
      <w:r w:rsidRPr="002A4BAB">
        <w:t>о включении в реестр очередности по обеспечению протезно-ортопедическими изделиями за счет средств областного бюджета</w:t>
      </w:r>
    </w:p>
    <w:p w:rsidR="00F37CD0" w:rsidRPr="002A4BAB" w:rsidRDefault="00F37CD0" w:rsidP="00A337AA">
      <w:pPr>
        <w:ind w:firstLine="709"/>
        <w:jc w:val="both"/>
      </w:pPr>
    </w:p>
    <w:p w:rsidR="00F37CD0" w:rsidRPr="002A4BAB" w:rsidRDefault="00F37CD0" w:rsidP="00A337AA">
      <w:pPr>
        <w:jc w:val="both"/>
      </w:pPr>
      <w:r w:rsidRPr="002A4BAB">
        <w:t>№______                                            _____________</w:t>
      </w:r>
    </w:p>
    <w:p w:rsidR="00F37CD0" w:rsidRPr="002A4BAB" w:rsidRDefault="00F37CD0" w:rsidP="00A337AA">
      <w:pPr>
        <w:jc w:val="both"/>
      </w:pPr>
      <w:r w:rsidRPr="002A4BAB">
        <w:tab/>
      </w:r>
      <w:r w:rsidRPr="002A4BAB">
        <w:tab/>
      </w:r>
      <w:r w:rsidRPr="002A4BAB">
        <w:tab/>
      </w:r>
      <w:r w:rsidRPr="002A4BAB">
        <w:tab/>
      </w:r>
      <w:r w:rsidRPr="002A4BAB">
        <w:tab/>
      </w:r>
      <w:r w:rsidRPr="002A4BAB">
        <w:tab/>
      </w:r>
      <w:r w:rsidRPr="002A4BAB">
        <w:tab/>
      </w:r>
      <w:r w:rsidRPr="002A4BAB">
        <w:tab/>
      </w:r>
      <w:r w:rsidRPr="002A4BAB">
        <w:tab/>
      </w:r>
      <w:r w:rsidRPr="002A4BAB">
        <w:tab/>
      </w:r>
      <w:r w:rsidRPr="002A4BAB">
        <w:tab/>
        <w:t xml:space="preserve">(дата)  </w:t>
      </w:r>
    </w:p>
    <w:p w:rsidR="00F37CD0" w:rsidRPr="002A4BAB" w:rsidRDefault="00F37CD0" w:rsidP="00A337AA">
      <w:pPr>
        <w:ind w:firstLine="709"/>
        <w:jc w:val="both"/>
      </w:pPr>
    </w:p>
    <w:p w:rsidR="00F37CD0" w:rsidRPr="002A4BAB" w:rsidRDefault="00F37CD0" w:rsidP="00A337AA">
      <w:pPr>
        <w:ind w:firstLine="709"/>
        <w:jc w:val="both"/>
      </w:pPr>
    </w:p>
    <w:p w:rsidR="00F37CD0" w:rsidRPr="002A4BAB" w:rsidRDefault="00F37CD0" w:rsidP="00A337AA">
      <w:pPr>
        <w:jc w:val="both"/>
      </w:pPr>
      <w:r w:rsidRPr="002A4BAB">
        <w:t xml:space="preserve">Включить  ______________________________________________________ </w:t>
      </w:r>
    </w:p>
    <w:p w:rsidR="00F37CD0" w:rsidRPr="002A4BAB" w:rsidRDefault="00F37CD0" w:rsidP="00A337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A4BAB">
        <w:rPr>
          <w:rFonts w:ascii="Times New Roman" w:hAnsi="Times New Roman" w:cs="Times New Roman"/>
          <w:sz w:val="24"/>
          <w:szCs w:val="24"/>
        </w:rPr>
        <w:t>(фамилия, имя, отчество заявителя полностью)</w:t>
      </w:r>
    </w:p>
    <w:p w:rsidR="00F37CD0" w:rsidRPr="002A4BAB" w:rsidRDefault="00F37CD0" w:rsidP="00A337AA">
      <w:pPr>
        <w:jc w:val="both"/>
      </w:pPr>
    </w:p>
    <w:p w:rsidR="00F37CD0" w:rsidRPr="002A4BAB" w:rsidRDefault="00F37CD0" w:rsidP="00A337AA">
      <w:pPr>
        <w:jc w:val="both"/>
        <w:rPr>
          <w:color w:val="000000"/>
          <w:spacing w:val="1"/>
        </w:rPr>
      </w:pPr>
      <w:r w:rsidRPr="002A4BAB">
        <w:rPr>
          <w:color w:val="000000"/>
          <w:spacing w:val="1"/>
        </w:rPr>
        <w:t>в реестр очередности граждан для обеспечения протезно-ортопедическими изделиями за счет средств областного бюджета:</w:t>
      </w:r>
    </w:p>
    <w:p w:rsidR="00F37CD0" w:rsidRPr="002A4BAB" w:rsidRDefault="00F37CD0" w:rsidP="00A337AA">
      <w:pPr>
        <w:pBdr>
          <w:bottom w:val="single" w:sz="8" w:space="2" w:color="000000"/>
        </w:pBdr>
        <w:jc w:val="both"/>
        <w:rPr>
          <w:color w:val="000000"/>
          <w:spacing w:val="1"/>
        </w:rPr>
      </w:pPr>
      <w:r w:rsidRPr="002A4BAB">
        <w:rPr>
          <w:color w:val="000000"/>
          <w:spacing w:val="1"/>
        </w:rPr>
        <w:t>__________________________________________________________________________</w:t>
      </w:r>
    </w:p>
    <w:p w:rsidR="00F37CD0" w:rsidRPr="002A4BAB" w:rsidRDefault="00F37CD0" w:rsidP="00A337AA">
      <w:pPr>
        <w:pBdr>
          <w:bottom w:val="single" w:sz="8" w:space="2" w:color="000000"/>
        </w:pBdr>
        <w:jc w:val="both"/>
        <w:rPr>
          <w:color w:val="000000"/>
          <w:spacing w:val="1"/>
        </w:rPr>
      </w:pPr>
    </w:p>
    <w:p w:rsidR="00F37CD0" w:rsidRPr="002A4BAB" w:rsidRDefault="00F37CD0" w:rsidP="00A337AA">
      <w:pPr>
        <w:jc w:val="center"/>
        <w:rPr>
          <w:color w:val="000000"/>
          <w:spacing w:val="1"/>
        </w:rPr>
      </w:pPr>
      <w:r w:rsidRPr="002A4BAB">
        <w:rPr>
          <w:color w:val="000000"/>
          <w:spacing w:val="1"/>
        </w:rPr>
        <w:t>(наименования протезно-ортопедических изделий)</w:t>
      </w:r>
    </w:p>
    <w:p w:rsidR="00F37CD0" w:rsidRPr="002A4BAB" w:rsidRDefault="00F37CD0" w:rsidP="00A337AA">
      <w:pPr>
        <w:jc w:val="both"/>
        <w:rPr>
          <w:color w:val="000000"/>
          <w:spacing w:val="1"/>
        </w:rPr>
      </w:pPr>
    </w:p>
    <w:p w:rsidR="00F37CD0" w:rsidRPr="002A4BAB" w:rsidRDefault="00F37CD0" w:rsidP="00A337A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A4BAB">
        <w:rPr>
          <w:rFonts w:ascii="Times New Roman" w:hAnsi="Times New Roman" w:cs="Times New Roman"/>
          <w:sz w:val="24"/>
          <w:szCs w:val="24"/>
        </w:rPr>
        <w:t>Основание:</w:t>
      </w:r>
    </w:p>
    <w:p w:rsidR="00F37CD0" w:rsidRPr="002A4BAB" w:rsidRDefault="00F37CD0" w:rsidP="00A337AA">
      <w:pPr>
        <w:jc w:val="both"/>
      </w:pPr>
      <w:r w:rsidRPr="002A4BAB">
        <w:t>заявление на обеспечение протезно-ортопедическими изделиями от «___» _________ 20__ г. в соответствии со справкой  от «___» _________ 20___ г.</w:t>
      </w:r>
    </w:p>
    <w:p w:rsidR="00F37CD0" w:rsidRPr="002A4BAB" w:rsidRDefault="00F37CD0" w:rsidP="00A337AA">
      <w:pPr>
        <w:jc w:val="both"/>
      </w:pPr>
    </w:p>
    <w:p w:rsidR="00F37CD0" w:rsidRPr="002A4BAB" w:rsidRDefault="00F37CD0" w:rsidP="00A337AA">
      <w:pPr>
        <w:jc w:val="both"/>
      </w:pPr>
    </w:p>
    <w:p w:rsidR="00F37CD0" w:rsidRPr="002A4BAB" w:rsidRDefault="00F37CD0" w:rsidP="00A337AA">
      <w:pPr>
        <w:jc w:val="both"/>
      </w:pPr>
    </w:p>
    <w:p w:rsidR="00F37CD0" w:rsidRPr="002A4BAB" w:rsidRDefault="00F37CD0" w:rsidP="00A337AA">
      <w:pPr>
        <w:jc w:val="both"/>
      </w:pPr>
    </w:p>
    <w:p w:rsidR="00F37CD0" w:rsidRPr="002A4BAB" w:rsidRDefault="00F37CD0" w:rsidP="00A337AA">
      <w:pPr>
        <w:jc w:val="both"/>
      </w:pPr>
    </w:p>
    <w:p w:rsidR="00F37CD0" w:rsidRPr="002A4BAB" w:rsidRDefault="00F37CD0" w:rsidP="00A337AA">
      <w:pPr>
        <w:jc w:val="both"/>
      </w:pPr>
    </w:p>
    <w:p w:rsidR="00F37CD0" w:rsidRPr="002A4BAB" w:rsidRDefault="00F37CD0" w:rsidP="00A337AA">
      <w:pPr>
        <w:tabs>
          <w:tab w:val="left" w:pos="0"/>
        </w:tabs>
        <w:jc w:val="both"/>
      </w:pPr>
      <w:r w:rsidRPr="002A4BAB">
        <w:t>Подпись уполномоченного лица:  _________ ___________________ «___» _______ 20__ г.</w:t>
      </w:r>
    </w:p>
    <w:p w:rsidR="00F37CD0" w:rsidRPr="002A4BAB" w:rsidRDefault="00F37CD0" w:rsidP="00A337AA">
      <w:pPr>
        <w:tabs>
          <w:tab w:val="left" w:pos="0"/>
        </w:tabs>
        <w:jc w:val="both"/>
        <w:rPr>
          <w:sz w:val="20"/>
          <w:szCs w:val="20"/>
        </w:rPr>
      </w:pPr>
      <w:r w:rsidRPr="002A4BAB">
        <w:rPr>
          <w:sz w:val="20"/>
          <w:szCs w:val="20"/>
        </w:rPr>
        <w:t xml:space="preserve">                                                                        (подпись)    (расшифровка подписи)</w:t>
      </w:r>
    </w:p>
    <w:p w:rsidR="00F37CD0" w:rsidRPr="002A4BAB" w:rsidRDefault="00F37CD0" w:rsidP="00A337AA">
      <w:pPr>
        <w:tabs>
          <w:tab w:val="left" w:pos="0"/>
        </w:tabs>
        <w:jc w:val="both"/>
      </w:pPr>
    </w:p>
    <w:p w:rsidR="00F37CD0" w:rsidRPr="002A4BAB" w:rsidRDefault="00F37CD0" w:rsidP="00A337AA">
      <w:pPr>
        <w:ind w:left="4536"/>
      </w:pPr>
      <w:r w:rsidRPr="002A4BAB">
        <w:t xml:space="preserve">     М.П.</w:t>
      </w:r>
    </w:p>
    <w:p w:rsidR="00F37CD0" w:rsidRPr="002A4BAB" w:rsidRDefault="00F37CD0" w:rsidP="00A337AA">
      <w:pPr>
        <w:ind w:left="4536"/>
      </w:pPr>
    </w:p>
    <w:p w:rsidR="00F37CD0" w:rsidRPr="002A4BAB" w:rsidRDefault="00F37CD0" w:rsidP="00A337AA">
      <w:pPr>
        <w:spacing w:line="216" w:lineRule="auto"/>
      </w:pPr>
      <w:r w:rsidRPr="002A4BAB">
        <w:t>Исполнитель: _______________________________</w:t>
      </w:r>
    </w:p>
    <w:p w:rsidR="00F37CD0" w:rsidRPr="002A4BAB" w:rsidRDefault="00F37CD0" w:rsidP="00A337AA">
      <w:pPr>
        <w:spacing w:line="21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</w:t>
      </w:r>
      <w:r w:rsidRPr="002A4BAB">
        <w:rPr>
          <w:sz w:val="16"/>
          <w:szCs w:val="16"/>
        </w:rPr>
        <w:t>(Ф.И.О., должность специалиста)</w:t>
      </w:r>
    </w:p>
    <w:p w:rsidR="00F37CD0" w:rsidRPr="002A4BAB" w:rsidRDefault="00F37CD0" w:rsidP="00A337AA">
      <w:pPr>
        <w:spacing w:line="216" w:lineRule="auto"/>
        <w:ind w:left="4251" w:firstLine="709"/>
        <w:rPr>
          <w:bCs/>
        </w:rPr>
      </w:pPr>
    </w:p>
    <w:p w:rsidR="00F37CD0" w:rsidRPr="00A337AA" w:rsidRDefault="00F37CD0" w:rsidP="00A337AA"/>
    <w:sectPr w:rsidR="00F37CD0" w:rsidRPr="00A337AA" w:rsidSect="00921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441"/>
    <w:rsid w:val="00075B1F"/>
    <w:rsid w:val="002A4BAB"/>
    <w:rsid w:val="00363FB2"/>
    <w:rsid w:val="0043048B"/>
    <w:rsid w:val="00437A3D"/>
    <w:rsid w:val="00465E3D"/>
    <w:rsid w:val="006F2441"/>
    <w:rsid w:val="007C1E90"/>
    <w:rsid w:val="008B72C8"/>
    <w:rsid w:val="00921CAC"/>
    <w:rsid w:val="00A337AA"/>
    <w:rsid w:val="00AC1060"/>
    <w:rsid w:val="00E355C5"/>
    <w:rsid w:val="00F37CD0"/>
    <w:rsid w:val="00F61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44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2441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224</Words>
  <Characters>1277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3</cp:revision>
  <dcterms:created xsi:type="dcterms:W3CDTF">2021-09-01T06:43:00Z</dcterms:created>
  <dcterms:modified xsi:type="dcterms:W3CDTF">2022-08-26T09:21:00Z</dcterms:modified>
</cp:coreProperties>
</file>